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5781E" w14:textId="698C00AB" w:rsidR="00BA00AB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POSTELTHWAITE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d.1480)</w:t>
      </w:r>
    </w:p>
    <w:p w14:paraId="3B029413" w14:textId="5EA85A23" w:rsidR="000B48DC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 Burgess.</w:t>
      </w:r>
    </w:p>
    <w:p w14:paraId="7B96E094" w14:textId="6632953C" w:rsidR="000B48DC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940839" w14:textId="730C3BFC" w:rsidR="000B48DC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66251D" w14:textId="379BECF9" w:rsidR="000B48DC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Mar.1480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73DEE877" w14:textId="7D2D7620" w:rsidR="000B48DC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4199885" w14:textId="74FCF98F" w:rsidR="000B48DC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FEDB96" w14:textId="773ACE0C" w:rsidR="000B48DC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FFAA48" w14:textId="60D4BE07" w:rsidR="000B48DC" w:rsidRPr="000B48DC" w:rsidRDefault="000B48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sectPr w:rsidR="000B48DC" w:rsidRPr="000B48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773CF" w14:textId="77777777" w:rsidR="000B48DC" w:rsidRDefault="000B48DC" w:rsidP="009139A6">
      <w:r>
        <w:separator/>
      </w:r>
    </w:p>
  </w:endnote>
  <w:endnote w:type="continuationSeparator" w:id="0">
    <w:p w14:paraId="44B2D96A" w14:textId="77777777" w:rsidR="000B48DC" w:rsidRDefault="000B48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5CC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E5ED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A88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E0F29" w14:textId="77777777" w:rsidR="000B48DC" w:rsidRDefault="000B48DC" w:rsidP="009139A6">
      <w:r>
        <w:separator/>
      </w:r>
    </w:p>
  </w:footnote>
  <w:footnote w:type="continuationSeparator" w:id="0">
    <w:p w14:paraId="170109E1" w14:textId="77777777" w:rsidR="000B48DC" w:rsidRDefault="000B48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815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597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A42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8DC"/>
    <w:rsid w:val="000666E0"/>
    <w:rsid w:val="000B48DC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CF80B"/>
  <w15:chartTrackingRefBased/>
  <w15:docId w15:val="{C1D67ED3-58C1-461D-A00F-5F5112E22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2021-04-10T10:38:00Z</dcterms:created>
  <dcterms:modified xsi:type="dcterms:W3CDTF">2021-04-10T10:45:00Z</dcterms:modified>
</cp:coreProperties>
</file>